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6172F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MARMYON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0444D8D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FEE25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FC5B3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67905012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65CBFE5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Kesteven, except the city of Lincoln, the taxes of a fifteenth and a tenth.</w:t>
      </w:r>
    </w:p>
    <w:p w14:paraId="4F3A899C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13BE0236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7919A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49C5CB" w14:textId="77777777" w:rsidR="003474E8" w:rsidRDefault="003474E8" w:rsidP="00347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069F58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A427F" w14:textId="77777777" w:rsidR="003474E8" w:rsidRDefault="003474E8" w:rsidP="009139A6">
      <w:r>
        <w:separator/>
      </w:r>
    </w:p>
  </w:endnote>
  <w:endnote w:type="continuationSeparator" w:id="0">
    <w:p w14:paraId="7D32CF45" w14:textId="77777777" w:rsidR="003474E8" w:rsidRDefault="003474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51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6E5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2B8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66CB4" w14:textId="77777777" w:rsidR="003474E8" w:rsidRDefault="003474E8" w:rsidP="009139A6">
      <w:r>
        <w:separator/>
      </w:r>
    </w:p>
  </w:footnote>
  <w:footnote w:type="continuationSeparator" w:id="0">
    <w:p w14:paraId="0AEEED62" w14:textId="77777777" w:rsidR="003474E8" w:rsidRDefault="003474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46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7B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59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E8"/>
    <w:rsid w:val="000666E0"/>
    <w:rsid w:val="002510B7"/>
    <w:rsid w:val="003474E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50A6"/>
  <w15:chartTrackingRefBased/>
  <w15:docId w15:val="{D7069950-C8EE-4D6F-B6DE-A755B0EB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2021-11-07T21:18:00Z</dcterms:created>
  <dcterms:modified xsi:type="dcterms:W3CDTF">2021-11-07T21:19:00Z</dcterms:modified>
</cp:coreProperties>
</file>